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华农珠江教字〔2018〕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eastAsia" w:ascii="黑体" w:hAnsi="宋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关于公布2018届预计本科毕业学生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优秀毕业论文（设计）评选结果的通知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各二级学院（部）、各单位、各2018届预计本科毕业学生班：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6" w:firstLineChars="202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根据《关于做好2018届预计本科毕业学生毕业论文(设计)教学工作的通知》（华农珠江教字〔2017〕27号）精神，由学生自荐和各二级学院推荐、公示，教务处组织学校教学督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导员审核并报学校审定，评定2014级电子信息工程专业周松涛同学的《无人机无线充电方案的研究与设计—硬件系统设计 》等69篇毕业论文（设计）为学校2018届预计本科毕业学生优秀毕业论文（设计）。现予以公布。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6" w:firstLineChars="202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附件：2018届预计本科毕业学生优秀毕业论文（设计）汇总表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right="56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5272" w:right="1531" w:bottom="567" w:left="1531" w:header="851" w:footer="992" w:gutter="0"/>
          <w:cols w:space="0" w:num="1"/>
          <w:rtlGutter w:val="0"/>
          <w:docGrid w:type="lines" w:linePitch="324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2018年6月5日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仿宋" w:hAnsi="仿宋" w:eastAsia="仿宋" w:cs="仿宋"/>
          <w:sz w:val="32"/>
          <w:szCs w:val="32"/>
        </w:rPr>
        <w:sectPr>
          <w:headerReference r:id="rId3" w:type="default"/>
          <w:pgSz w:w="11906" w:h="16838"/>
          <w:pgMar w:top="5272" w:right="1531" w:bottom="567" w:left="1531" w:header="851" w:footer="992" w:gutter="0"/>
          <w:paperSrc/>
          <w:cols w:space="0" w:num="1"/>
          <w:rtlGutter w:val="0"/>
          <w:docGrid w:type="lines" w:linePitch="324" w:charSpace="0"/>
        </w:sectPr>
      </w:pPr>
    </w:p>
    <w:p/>
    <w:sectPr>
      <w:pgSz w:w="11906" w:h="16838"/>
      <w:pgMar w:top="5272" w:right="1531" w:bottom="567" w:left="1531" w:header="851" w:footer="992" w:gutter="0"/>
      <w:paperSrc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B1200"/>
    <w:rsid w:val="25605311"/>
    <w:rsid w:val="6D535020"/>
    <w:rsid w:val="73DB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2018-06-07T07:00:00Z</dcterms:created>
  <dc:creator>✨DY</dc:creator>
  <cp:lastModifiedBy>✨DY</cp:lastModifiedBy>
  <dcterms:modified xsi:type="dcterms:W3CDTF">2018-06-07T07:03:44Z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